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625B7" w14:textId="77777777" w:rsidR="0014096A" w:rsidRPr="0014096A" w:rsidRDefault="00997F14" w:rsidP="0014096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4096A" w:rsidRPr="0014096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A71BAD7" w14:textId="77777777" w:rsidR="0014096A" w:rsidRPr="0014096A" w:rsidRDefault="0014096A" w:rsidP="0014096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4096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819B062" w14:textId="77777777" w:rsidR="0014096A" w:rsidRPr="0014096A" w:rsidRDefault="0014096A" w:rsidP="0014096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4096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C90771E" w14:textId="77777777" w:rsidR="0014096A" w:rsidRPr="0014096A" w:rsidRDefault="0014096A" w:rsidP="0014096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4096A">
        <w:rPr>
          <w:rFonts w:ascii="Corbel" w:hAnsi="Corbel"/>
          <w:i/>
          <w:sz w:val="20"/>
          <w:szCs w:val="20"/>
          <w:lang w:eastAsia="ar-SA"/>
        </w:rPr>
        <w:t>(skrajne daty</w:t>
      </w:r>
      <w:r w:rsidRPr="0014096A">
        <w:rPr>
          <w:rFonts w:ascii="Corbel" w:hAnsi="Corbel"/>
          <w:sz w:val="20"/>
          <w:szCs w:val="20"/>
          <w:lang w:eastAsia="ar-SA"/>
        </w:rPr>
        <w:t>)</w:t>
      </w:r>
    </w:p>
    <w:p w14:paraId="1B5D1F5E" w14:textId="77777777" w:rsidR="0014096A" w:rsidRPr="0014096A" w:rsidRDefault="0014096A" w:rsidP="0014096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4096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4A0B6DE" w14:textId="77777777" w:rsidR="0063721B" w:rsidRDefault="0063721B" w:rsidP="0063721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3721B" w14:paraId="4B4CCF4F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4D6D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FBDB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2"/>
              </w:rPr>
              <w:t xml:space="preserve">Panel pism procesowych – </w:t>
            </w:r>
            <w:r>
              <w:rPr>
                <w:rFonts w:ascii="Corbel" w:hAnsi="Corbel"/>
                <w:sz w:val="24"/>
                <w:szCs w:val="24"/>
              </w:rPr>
              <w:t>Prawo cywilne</w:t>
            </w:r>
          </w:p>
        </w:tc>
      </w:tr>
      <w:tr w:rsidR="0063721B" w14:paraId="3B40D195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DFDE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D24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63721B" w14:paraId="0EC6255A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235C" w14:textId="77777777" w:rsidR="0063721B" w:rsidRDefault="0063721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5F49" w14:textId="5A14D415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63721B" w14:paraId="40488157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9927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62DC" w14:textId="711E4B22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  <w:r w:rsidR="00FE705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bookmarkStart w:id="0" w:name="_GoBack"/>
            <w:bookmarkEnd w:id="0"/>
            <w:r w:rsidR="00FE705C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63721B" w14:paraId="575AE8CE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C444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407E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63721B" w14:paraId="221B2AC6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082B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3196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63721B" w14:paraId="475DC3CF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BB42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97D5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63721B" w14:paraId="097AC0F1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B8BC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EAA6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63721B" w14:paraId="0A22DD4E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A0D6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0FEE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V, 10 semestr</w:t>
            </w:r>
          </w:p>
        </w:tc>
      </w:tr>
      <w:tr w:rsidR="0063721B" w14:paraId="521681E5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A384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0946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63721B" w14:paraId="1AA4E994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0243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9689" w14:textId="77777777" w:rsidR="0063721B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3721B" w:rsidRPr="0014096A" w14:paraId="7E51249D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8425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4DD1" w14:textId="77777777" w:rsidR="0063721B" w:rsidRPr="0014096A" w:rsidRDefault="00637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14096A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14096A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14096A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14096A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63721B" w14:paraId="296F7306" w14:textId="77777777" w:rsidTr="006372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8523" w14:textId="77777777" w:rsidR="0063721B" w:rsidRDefault="00637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4AFB" w14:textId="77777777" w:rsidR="0063721B" w:rsidRDefault="0063721B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339C7FFA" w14:textId="77777777" w:rsidR="0063721B" w:rsidRDefault="0063721B" w:rsidP="0063721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4FE552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C15018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F2E615" w14:textId="77777777" w:rsidTr="00A46BB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08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A42BC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40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3A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43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F1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A3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17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03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FA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0D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6E0CFDD" w14:textId="77777777" w:rsidTr="00A46BB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9F00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A8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E2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7848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42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EC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AA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B0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61A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58A1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9930DA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9808F2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FF79F8" w14:textId="77777777" w:rsidR="0085747A" w:rsidRPr="009C54AE" w:rsidRDefault="00543D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AF6F38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EE9C3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09AB6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30141A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412040" w14:textId="77777777" w:rsidR="00543DF2" w:rsidRDefault="00543D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577F1D0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887C77" w14:textId="77777777" w:rsidR="00A46BB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2.Wymagania wstępne</w:t>
      </w:r>
    </w:p>
    <w:p w14:paraId="091BB78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B1396D" w14:textId="77777777" w:rsidTr="00745302">
        <w:tc>
          <w:tcPr>
            <w:tcW w:w="9670" w:type="dxa"/>
          </w:tcPr>
          <w:p w14:paraId="075D594B" w14:textId="77777777" w:rsidR="0085747A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prawa </w:t>
            </w:r>
            <w:r w:rsidR="00E712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cywilnego</w:t>
            </w:r>
          </w:p>
          <w:p w14:paraId="23374726" w14:textId="77777777" w:rsidR="0085747A" w:rsidRPr="009C54AE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</w:tc>
      </w:tr>
    </w:tbl>
    <w:p w14:paraId="1BF4BC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DF1412" w14:textId="77777777" w:rsidR="0085747A" w:rsidRPr="00C05F44" w:rsidRDefault="00A46BB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711A5B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10547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C866A3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84650A" w14:textId="77777777" w:rsidTr="00923D7D">
        <w:tc>
          <w:tcPr>
            <w:tcW w:w="851" w:type="dxa"/>
            <w:vAlign w:val="center"/>
          </w:tcPr>
          <w:p w14:paraId="5BA6D21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9D7C3EF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Praktyczne zastosowanie przepisów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  <w:tr w:rsidR="0085747A" w:rsidRPr="009C54AE" w14:paraId="724EE676" w14:textId="77777777" w:rsidTr="00923D7D">
        <w:tc>
          <w:tcPr>
            <w:tcW w:w="851" w:type="dxa"/>
            <w:vAlign w:val="center"/>
          </w:tcPr>
          <w:p w14:paraId="532519D5" w14:textId="77777777" w:rsidR="0085747A" w:rsidRPr="009C54AE" w:rsidRDefault="00543D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15CDB1E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5B7BF6B7" w14:textId="77777777" w:rsidTr="00923D7D">
        <w:tc>
          <w:tcPr>
            <w:tcW w:w="851" w:type="dxa"/>
            <w:vAlign w:val="center"/>
          </w:tcPr>
          <w:p w14:paraId="57EC318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B350134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Metodologia pisania pism procesowych z zakresu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</w:tbl>
    <w:p w14:paraId="3DB4A7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68F29C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424E7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624BB0C" w14:textId="77777777" w:rsidTr="0071620A">
        <w:tc>
          <w:tcPr>
            <w:tcW w:w="1701" w:type="dxa"/>
            <w:vAlign w:val="center"/>
          </w:tcPr>
          <w:p w14:paraId="03C84A2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5D077E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993CCC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4B9" w:rsidRPr="009C54AE" w14:paraId="0D25FEF9" w14:textId="77777777" w:rsidTr="005E6E85">
        <w:tc>
          <w:tcPr>
            <w:tcW w:w="1701" w:type="dxa"/>
          </w:tcPr>
          <w:p w14:paraId="5A28AEBF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Ek_01</w:t>
            </w:r>
          </w:p>
        </w:tc>
        <w:tc>
          <w:tcPr>
            <w:tcW w:w="6096" w:type="dxa"/>
          </w:tcPr>
          <w:p w14:paraId="65C4CB19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0F37D2BE" w14:textId="77777777">
              <w:trPr>
                <w:trHeight w:val="1145"/>
              </w:trPr>
              <w:tc>
                <w:tcPr>
                  <w:tcW w:w="0" w:type="auto"/>
                </w:tcPr>
                <w:p w14:paraId="49B065A2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W zależności od dokonanego samodzielnie wyboru ma pogłębioną i rozszerzoną wiedzę w zakresie 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prawa rodzinnego.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6B9C8329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E60A850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 w:rsidRPr="00177B1D">
              <w:rPr>
                <w:rFonts w:ascii="Corbel" w:hAnsi="Corbel"/>
                <w:b/>
              </w:rPr>
              <w:t xml:space="preserve">K_W02 </w:t>
            </w:r>
          </w:p>
        </w:tc>
      </w:tr>
      <w:tr w:rsidR="001C44B9" w:rsidRPr="009C54AE" w14:paraId="249DBA19" w14:textId="77777777" w:rsidTr="005E6E85">
        <w:tc>
          <w:tcPr>
            <w:tcW w:w="1701" w:type="dxa"/>
          </w:tcPr>
          <w:p w14:paraId="05B35E51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Ek_02</w:t>
            </w:r>
          </w:p>
        </w:tc>
        <w:tc>
          <w:tcPr>
            <w:tcW w:w="6096" w:type="dxa"/>
          </w:tcPr>
          <w:p w14:paraId="4D360452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12B7A830" w14:textId="77777777">
              <w:trPr>
                <w:trHeight w:val="120"/>
              </w:trPr>
              <w:tc>
                <w:tcPr>
                  <w:tcW w:w="0" w:type="auto"/>
                </w:tcPr>
                <w:p w14:paraId="2C508ECA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Ma pogłębioną wiedzę na temat procesów stosowania prawa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rodzinnego.</w:t>
                  </w:r>
                </w:p>
                <w:p w14:paraId="29829C6C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ABC01D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99E9A9A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K_W05 </w:t>
            </w:r>
          </w:p>
        </w:tc>
      </w:tr>
      <w:tr w:rsidR="001C44B9" w:rsidRPr="009C54AE" w14:paraId="6F7F9586" w14:textId="77777777" w:rsidTr="005E6E85">
        <w:tc>
          <w:tcPr>
            <w:tcW w:w="1701" w:type="dxa"/>
          </w:tcPr>
          <w:p w14:paraId="51F914BE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Ek_03</w:t>
            </w:r>
          </w:p>
        </w:tc>
        <w:tc>
          <w:tcPr>
            <w:tcW w:w="6096" w:type="dxa"/>
          </w:tcPr>
          <w:p w14:paraId="5B9D97AF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168C4826" w14:textId="77777777">
              <w:trPr>
                <w:trHeight w:val="412"/>
              </w:trPr>
              <w:tc>
                <w:tcPr>
                  <w:tcW w:w="0" w:type="auto"/>
                </w:tcPr>
                <w:p w14:paraId="47D10C89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Zna i rozumie terminologię właściwą dla języka prawnego i prawniczego oraz zna i rozumie podstawowe pojęcia jakimi posługują się nauki społeczne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w zakresie spraw rodzinnych.</w:t>
                  </w:r>
                </w:p>
                <w:p w14:paraId="39DAB631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EB8A52F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CA5CB93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K_W06 </w:t>
            </w:r>
          </w:p>
        </w:tc>
      </w:tr>
      <w:tr w:rsidR="001C44B9" w:rsidRPr="009C54AE" w14:paraId="2FBB8F95" w14:textId="77777777" w:rsidTr="005E6E85">
        <w:tc>
          <w:tcPr>
            <w:tcW w:w="1701" w:type="dxa"/>
          </w:tcPr>
          <w:p w14:paraId="0C982EB1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Ek_04</w:t>
            </w:r>
          </w:p>
        </w:tc>
        <w:tc>
          <w:tcPr>
            <w:tcW w:w="6096" w:type="dxa"/>
          </w:tcPr>
          <w:p w14:paraId="4543FD43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5C57DFAF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rozszerzoną wiedzę na temat ustroju, struktur i zasad funkcjonowania demokratycznego państwa prawnego</w:t>
            </w:r>
            <w:r>
              <w:rPr>
                <w:rFonts w:ascii="Corbel" w:hAnsi="Corbel"/>
              </w:rPr>
              <w:t xml:space="preserve"> w zakresie prawa rodzinnego.</w:t>
            </w:r>
          </w:p>
          <w:p w14:paraId="322D2F71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A81C6FD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K_U08 </w:t>
            </w:r>
          </w:p>
        </w:tc>
      </w:tr>
      <w:tr w:rsidR="001C44B9" w:rsidRPr="009C54AE" w14:paraId="7F01566A" w14:textId="77777777" w:rsidTr="005E6E85">
        <w:tc>
          <w:tcPr>
            <w:tcW w:w="1701" w:type="dxa"/>
          </w:tcPr>
          <w:p w14:paraId="49801F65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Ek_05</w:t>
            </w:r>
          </w:p>
        </w:tc>
        <w:tc>
          <w:tcPr>
            <w:tcW w:w="6096" w:type="dxa"/>
          </w:tcPr>
          <w:p w14:paraId="53413E7B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 xml:space="preserve"> w zakresie pisania pism procesowych.</w:t>
            </w:r>
          </w:p>
          <w:p w14:paraId="0906D7E4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6950C2F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K_U09 </w:t>
            </w:r>
          </w:p>
        </w:tc>
      </w:tr>
      <w:tr w:rsidR="001C44B9" w:rsidRPr="009C54AE" w14:paraId="0274A1E2" w14:textId="77777777" w:rsidTr="005E6E85">
        <w:tc>
          <w:tcPr>
            <w:tcW w:w="1701" w:type="dxa"/>
          </w:tcPr>
          <w:p w14:paraId="715D1D8F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Ek_06</w:t>
            </w:r>
          </w:p>
        </w:tc>
        <w:tc>
          <w:tcPr>
            <w:tcW w:w="6096" w:type="dxa"/>
          </w:tcPr>
          <w:p w14:paraId="1C43FD4C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</w:t>
            </w:r>
            <w:r>
              <w:rPr>
                <w:rFonts w:ascii="Corbel" w:hAnsi="Corbel"/>
              </w:rPr>
              <w:t>, w tym prawa rodzinnego.</w:t>
            </w:r>
          </w:p>
          <w:p w14:paraId="77591A4F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0533067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K_U10 </w:t>
            </w:r>
          </w:p>
        </w:tc>
      </w:tr>
      <w:tr w:rsidR="001C44B9" w:rsidRPr="009C54AE" w14:paraId="0A42BDC1" w14:textId="77777777" w:rsidTr="005E6E85">
        <w:tc>
          <w:tcPr>
            <w:tcW w:w="1701" w:type="dxa"/>
          </w:tcPr>
          <w:p w14:paraId="4F7312FF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Ek_07</w:t>
            </w:r>
          </w:p>
        </w:tc>
        <w:tc>
          <w:tcPr>
            <w:tcW w:w="6096" w:type="dxa"/>
          </w:tcPr>
          <w:p w14:paraId="0CACADD0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5794C1A1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Zna i rozumie metody badawcze i narzędzia opisu, w tym techniki pozyskiwania danych właściwe dla nauk </w:t>
            </w:r>
            <w:r w:rsidRPr="001C44B9">
              <w:rPr>
                <w:rFonts w:ascii="Corbel" w:hAnsi="Corbel"/>
              </w:rPr>
              <w:lastRenderedPageBreak/>
              <w:t>prawnych oraz posiada wiedzę na temat fundamentalnych dylematach współczesnej cywilizacji</w:t>
            </w:r>
            <w:r>
              <w:rPr>
                <w:rFonts w:ascii="Corbel" w:hAnsi="Corbel"/>
              </w:rPr>
              <w:t xml:space="preserve"> w zakresie prawa rodzinnego.</w:t>
            </w:r>
          </w:p>
          <w:p w14:paraId="00D518C1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</w:p>
        </w:tc>
        <w:tc>
          <w:tcPr>
            <w:tcW w:w="1873" w:type="dxa"/>
          </w:tcPr>
          <w:p w14:paraId="0A2360BC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lastRenderedPageBreak/>
              <w:t xml:space="preserve">K_U12 </w:t>
            </w:r>
          </w:p>
        </w:tc>
      </w:tr>
      <w:tr w:rsidR="001C44B9" w:rsidRPr="009C54AE" w14:paraId="201B86C6" w14:textId="77777777" w:rsidTr="005E6E85">
        <w:tc>
          <w:tcPr>
            <w:tcW w:w="1701" w:type="dxa"/>
          </w:tcPr>
          <w:p w14:paraId="3D764F98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Ek_08</w:t>
            </w:r>
          </w:p>
        </w:tc>
        <w:tc>
          <w:tcPr>
            <w:tcW w:w="6096" w:type="dxa"/>
          </w:tcPr>
          <w:p w14:paraId="7ED85E6F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Zna ogólne zasady tworzenia i rozwoju form przedsiębiorczości oraz form indywidualnego rozwoju zawodowego</w:t>
            </w:r>
            <w:r>
              <w:rPr>
                <w:rFonts w:ascii="Corbel" w:hAnsi="Corbel"/>
              </w:rPr>
              <w:t xml:space="preserve"> w zakresie zawodów prawniczych.</w:t>
            </w:r>
          </w:p>
          <w:p w14:paraId="4DABB32C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F0579B9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K_U13 </w:t>
            </w:r>
          </w:p>
        </w:tc>
      </w:tr>
      <w:tr w:rsidR="001C44B9" w:rsidRPr="009C54AE" w14:paraId="041F46DC" w14:textId="77777777" w:rsidTr="005E6E85">
        <w:tc>
          <w:tcPr>
            <w:tcW w:w="1701" w:type="dxa"/>
          </w:tcPr>
          <w:p w14:paraId="5B0E283A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Ek_09</w:t>
            </w:r>
          </w:p>
        </w:tc>
        <w:tc>
          <w:tcPr>
            <w:tcW w:w="6096" w:type="dxa"/>
          </w:tcPr>
          <w:p w14:paraId="492A3227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</w:rPr>
              <w:t xml:space="preserve"> w zakresie spraw rodzinnych.</w:t>
            </w:r>
          </w:p>
          <w:p w14:paraId="72D2F06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15CE739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K_K02 </w:t>
            </w:r>
          </w:p>
        </w:tc>
      </w:tr>
      <w:tr w:rsidR="001C44B9" w:rsidRPr="009C54AE" w14:paraId="7B951877" w14:textId="77777777" w:rsidTr="005E6E85">
        <w:tc>
          <w:tcPr>
            <w:tcW w:w="1701" w:type="dxa"/>
          </w:tcPr>
          <w:p w14:paraId="3EEE0E89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Ek_10</w:t>
            </w:r>
          </w:p>
        </w:tc>
        <w:tc>
          <w:tcPr>
            <w:tcW w:w="6096" w:type="dxa"/>
          </w:tcPr>
          <w:p w14:paraId="4DB0627A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Potrafi analizować przyczyny i przebieg procesu stosowania prawa </w:t>
            </w:r>
            <w:r>
              <w:rPr>
                <w:rFonts w:ascii="Corbel" w:hAnsi="Corbel"/>
              </w:rPr>
              <w:t>w zakresie prawa rodzinnego.</w:t>
            </w:r>
          </w:p>
          <w:p w14:paraId="02BED1D1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D83FD30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>K_K04</w:t>
            </w:r>
          </w:p>
        </w:tc>
      </w:tr>
    </w:tbl>
    <w:p w14:paraId="21D892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68E50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F28111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2F258D3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8B7456" w14:textId="77777777" w:rsidTr="00923D7D">
        <w:tc>
          <w:tcPr>
            <w:tcW w:w="9639" w:type="dxa"/>
          </w:tcPr>
          <w:p w14:paraId="4EA7E86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B9A9E7" w14:textId="77777777" w:rsidTr="00923D7D">
        <w:tc>
          <w:tcPr>
            <w:tcW w:w="9639" w:type="dxa"/>
          </w:tcPr>
          <w:p w14:paraId="72FAD491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6E759704" w14:textId="77777777" w:rsidTr="00923D7D">
        <w:tc>
          <w:tcPr>
            <w:tcW w:w="9639" w:type="dxa"/>
          </w:tcPr>
          <w:p w14:paraId="3CB7B3B2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pozwu o uznanie umowy za nieważną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26C66C5A" w14:textId="77777777" w:rsidTr="00923D7D">
        <w:tc>
          <w:tcPr>
            <w:tcW w:w="9639" w:type="dxa"/>
          </w:tcPr>
          <w:p w14:paraId="302F6F1D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7012C0">
              <w:rPr>
                <w:rFonts w:ascii="Corbel" w:hAnsi="Corbel"/>
                <w:sz w:val="24"/>
                <w:szCs w:val="24"/>
              </w:rPr>
              <w:t>pozwu o zaniechanie naruszeń (immisji)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50D032C0" w14:textId="77777777" w:rsidTr="00923D7D">
        <w:tc>
          <w:tcPr>
            <w:tcW w:w="9639" w:type="dxa"/>
          </w:tcPr>
          <w:p w14:paraId="253770BE" w14:textId="77777777" w:rsidR="007012C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7012C0">
              <w:rPr>
                <w:rFonts w:ascii="Corbel" w:hAnsi="Corbel"/>
                <w:sz w:val="24"/>
                <w:szCs w:val="24"/>
              </w:rPr>
              <w:t>wydanie rzeczy oraz pozwu o zaniechanie naruszeń</w:t>
            </w:r>
          </w:p>
          <w:p w14:paraId="5AECFDC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77615B07" w14:textId="77777777" w:rsidTr="00923D7D">
        <w:tc>
          <w:tcPr>
            <w:tcW w:w="9639" w:type="dxa"/>
          </w:tcPr>
          <w:p w14:paraId="5E37D4D4" w14:textId="77777777" w:rsidR="008F4777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A81E59">
              <w:rPr>
                <w:rFonts w:ascii="Corbel" w:hAnsi="Corbel"/>
                <w:sz w:val="24"/>
                <w:szCs w:val="24"/>
              </w:rPr>
              <w:t>zniesienie służebności drogi koniecznej</w:t>
            </w:r>
            <w:r>
              <w:rPr>
                <w:rFonts w:ascii="Corbel" w:hAnsi="Corbel"/>
                <w:sz w:val="24"/>
                <w:szCs w:val="24"/>
              </w:rPr>
              <w:t xml:space="preserve"> w oparciu </w:t>
            </w:r>
          </w:p>
          <w:p w14:paraId="1EECA421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dyskusję</w:t>
            </w:r>
          </w:p>
        </w:tc>
      </w:tr>
      <w:tr w:rsidR="00C10360" w:rsidRPr="009C54AE" w14:paraId="0699D57A" w14:textId="77777777" w:rsidTr="00923D7D">
        <w:tc>
          <w:tcPr>
            <w:tcW w:w="9639" w:type="dxa"/>
          </w:tcPr>
          <w:p w14:paraId="6CEE21F6" w14:textId="77777777" w:rsidR="00C10360" w:rsidRPr="008F4777" w:rsidRDefault="00C10360" w:rsidP="00A46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zawarcie umowy przyrzeczonej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3D3BB2D0" w14:textId="77777777" w:rsidTr="00923D7D">
        <w:tc>
          <w:tcPr>
            <w:tcW w:w="9639" w:type="dxa"/>
          </w:tcPr>
          <w:p w14:paraId="569F6D94" w14:textId="77777777" w:rsidR="00C10360" w:rsidRP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zadośćuczynienie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630197E6" w14:textId="77777777" w:rsidTr="00923D7D">
        <w:tc>
          <w:tcPr>
            <w:tcW w:w="9639" w:type="dxa"/>
          </w:tcPr>
          <w:p w14:paraId="3647AC8E" w14:textId="77777777" w:rsid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ochronę wierzyciela w razie niewypłacalności </w:t>
            </w:r>
          </w:p>
          <w:p w14:paraId="76B39900" w14:textId="77777777" w:rsidR="00C10360" w:rsidRPr="00E73581" w:rsidRDefault="008F4777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dłużnika w oparciu o dyskusję</w:t>
            </w:r>
          </w:p>
        </w:tc>
      </w:tr>
      <w:tr w:rsidR="00C10360" w:rsidRPr="009C54AE" w14:paraId="14EFDAA4" w14:textId="77777777" w:rsidTr="00923D7D">
        <w:tc>
          <w:tcPr>
            <w:tcW w:w="9639" w:type="dxa"/>
          </w:tcPr>
          <w:p w14:paraId="4F2D38FB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zachowek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A11A3A4" w14:textId="77777777" w:rsidTr="00923D7D">
        <w:tc>
          <w:tcPr>
            <w:tcW w:w="9639" w:type="dxa"/>
          </w:tcPr>
          <w:p w14:paraId="50A376CE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8F4777">
              <w:rPr>
                <w:rFonts w:ascii="Corbel" w:hAnsi="Corbel"/>
                <w:sz w:val="24"/>
                <w:szCs w:val="24"/>
              </w:rPr>
              <w:t>rozwód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B8A22CB" w14:textId="77777777" w:rsidTr="00923D7D">
        <w:tc>
          <w:tcPr>
            <w:tcW w:w="9639" w:type="dxa"/>
          </w:tcPr>
          <w:p w14:paraId="01BF8626" w14:textId="77777777" w:rsidR="00C10360" w:rsidRPr="00A45A81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uznanie za zmarłego </w:t>
            </w: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6B218EC6" w14:textId="77777777" w:rsidTr="00923D7D">
        <w:tc>
          <w:tcPr>
            <w:tcW w:w="9639" w:type="dxa"/>
          </w:tcPr>
          <w:p w14:paraId="6D65880F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</w:t>
            </w:r>
            <w:r w:rsidR="007012C0">
              <w:rPr>
                <w:rFonts w:ascii="Corbel" w:hAnsi="Corbel"/>
                <w:sz w:val="24"/>
                <w:szCs w:val="24"/>
              </w:rPr>
              <w:t>sprzedaży nieruchomości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2152063E" w14:textId="77777777" w:rsidTr="00923D7D">
        <w:tc>
          <w:tcPr>
            <w:tcW w:w="9639" w:type="dxa"/>
          </w:tcPr>
          <w:p w14:paraId="016F2E5B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6A9DD620" w14:textId="77777777" w:rsidTr="00923D7D">
        <w:tc>
          <w:tcPr>
            <w:tcW w:w="9639" w:type="dxa"/>
          </w:tcPr>
          <w:p w14:paraId="62C6404E" w14:textId="77777777" w:rsidR="00E73581" w:rsidRPr="008F4777" w:rsidRDefault="00E73581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776EECB3" w14:textId="77777777" w:rsidTr="00923D7D">
        <w:tc>
          <w:tcPr>
            <w:tcW w:w="9639" w:type="dxa"/>
          </w:tcPr>
          <w:p w14:paraId="442C6D6E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 temat aktualnych propozycji zmian prawa rodzinnego i prawa procesowego z perspektywy praktyki pisania pism procesowych</w:t>
            </w:r>
          </w:p>
        </w:tc>
      </w:tr>
    </w:tbl>
    <w:p w14:paraId="757B83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7AD00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88C07BE" w14:textId="77777777" w:rsidR="00E960BB" w:rsidRPr="005679F1" w:rsidRDefault="005679F1" w:rsidP="005679F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Konwersatorium: Dyskusja ze studentami, wspólne pisanie pism procesowych, wykazanie związków między nabytą wiedzą teoretyczną a metodologią pisania pism procesowych. </w:t>
      </w:r>
      <w:r>
        <w:rPr>
          <w:rFonts w:ascii="Corbel" w:hAnsi="Corbel"/>
          <w:sz w:val="20"/>
          <w:szCs w:val="20"/>
        </w:rPr>
        <w:t xml:space="preserve"> </w:t>
      </w:r>
    </w:p>
    <w:p w14:paraId="5F11E461" w14:textId="77777777" w:rsidR="0085747A" w:rsidRPr="009C54AE" w:rsidRDefault="00A46BB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C734DB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78E4E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EF17A8E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73"/>
        <w:gridCol w:w="1984"/>
      </w:tblGrid>
      <w:tr w:rsidR="005679F1" w:rsidRPr="009C54AE" w14:paraId="01CE0466" w14:textId="77777777" w:rsidTr="00E439BC">
        <w:tc>
          <w:tcPr>
            <w:tcW w:w="1695" w:type="dxa"/>
            <w:vAlign w:val="center"/>
          </w:tcPr>
          <w:p w14:paraId="10F78C4E" w14:textId="77777777" w:rsidR="005679F1" w:rsidRPr="009C54AE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6061" w:type="dxa"/>
            <w:vAlign w:val="center"/>
          </w:tcPr>
          <w:p w14:paraId="03CE436A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46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1AFCDA07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90" w:type="dxa"/>
            <w:vAlign w:val="center"/>
          </w:tcPr>
          <w:p w14:paraId="714511EF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12D0DDBB" w14:textId="77777777" w:rsidTr="00E439BC">
        <w:tc>
          <w:tcPr>
            <w:tcW w:w="1695" w:type="dxa"/>
          </w:tcPr>
          <w:p w14:paraId="578B7939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</w:p>
        </w:tc>
        <w:tc>
          <w:tcPr>
            <w:tcW w:w="6061" w:type="dxa"/>
          </w:tcPr>
          <w:p w14:paraId="1CB65415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E439BC" w14:paraId="1DEF7E14" w14:textId="77777777" w:rsidTr="00321C3A">
              <w:trPr>
                <w:trHeight w:val="1145"/>
              </w:trPr>
              <w:tc>
                <w:tcPr>
                  <w:tcW w:w="0" w:type="auto"/>
                </w:tcPr>
                <w:p w14:paraId="19C461FA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07C478F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1761824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1AA45C01" w14:textId="77777777" w:rsidTr="00E439BC">
        <w:tc>
          <w:tcPr>
            <w:tcW w:w="1695" w:type="dxa"/>
          </w:tcPr>
          <w:p w14:paraId="71D6F7EB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61" w:type="dxa"/>
          </w:tcPr>
          <w:p w14:paraId="5EF1D9EC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290C91B2" w14:textId="77777777" w:rsidTr="00321C3A">
              <w:trPr>
                <w:trHeight w:val="120"/>
              </w:trPr>
              <w:tc>
                <w:tcPr>
                  <w:tcW w:w="0" w:type="auto"/>
                </w:tcPr>
                <w:p w14:paraId="7F420DC5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24173302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623E1575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02CA016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3115E1B5" w14:textId="77777777" w:rsidTr="00E439BC">
        <w:tc>
          <w:tcPr>
            <w:tcW w:w="1695" w:type="dxa"/>
          </w:tcPr>
          <w:p w14:paraId="2E6A63D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61" w:type="dxa"/>
          </w:tcPr>
          <w:p w14:paraId="4283FE0D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65658612" w14:textId="77777777" w:rsidTr="00321C3A">
              <w:trPr>
                <w:trHeight w:val="412"/>
              </w:trPr>
              <w:tc>
                <w:tcPr>
                  <w:tcW w:w="0" w:type="auto"/>
                </w:tcPr>
                <w:p w14:paraId="5CB60A3E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4EB3DE57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02D551E9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4CB4044D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3E716A8B" w14:textId="77777777" w:rsidTr="00E439BC">
        <w:tc>
          <w:tcPr>
            <w:tcW w:w="1695" w:type="dxa"/>
          </w:tcPr>
          <w:p w14:paraId="2F809E2B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6061" w:type="dxa"/>
          </w:tcPr>
          <w:p w14:paraId="7440A10C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6E6F49DC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0FCF0285" w14:textId="77777777" w:rsidTr="00E439BC">
        <w:tc>
          <w:tcPr>
            <w:tcW w:w="1695" w:type="dxa"/>
          </w:tcPr>
          <w:p w14:paraId="20112672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61" w:type="dxa"/>
          </w:tcPr>
          <w:p w14:paraId="4CFCB5FC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15DE64D5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062E849D" w14:textId="77777777" w:rsidTr="00E439BC">
        <w:tc>
          <w:tcPr>
            <w:tcW w:w="1695" w:type="dxa"/>
          </w:tcPr>
          <w:p w14:paraId="13A05234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6061" w:type="dxa"/>
          </w:tcPr>
          <w:p w14:paraId="087E5CFA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72C18C4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5314E3E6" w14:textId="77777777" w:rsidTr="00E439BC">
        <w:tc>
          <w:tcPr>
            <w:tcW w:w="1695" w:type="dxa"/>
          </w:tcPr>
          <w:p w14:paraId="41A23D32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6061" w:type="dxa"/>
          </w:tcPr>
          <w:p w14:paraId="08128FEB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 w:cs="Corbel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4B27DB4D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7D18D014" w14:textId="77777777" w:rsidTr="00E439BC">
        <w:tc>
          <w:tcPr>
            <w:tcW w:w="1695" w:type="dxa"/>
          </w:tcPr>
          <w:p w14:paraId="6377E0F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6061" w:type="dxa"/>
          </w:tcPr>
          <w:p w14:paraId="08FE71F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2466215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7376C15B" w14:textId="77777777" w:rsidTr="00E439BC">
        <w:tc>
          <w:tcPr>
            <w:tcW w:w="1695" w:type="dxa"/>
          </w:tcPr>
          <w:p w14:paraId="3BF37D3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6061" w:type="dxa"/>
          </w:tcPr>
          <w:p w14:paraId="07165FE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0069BCA5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 xml:space="preserve"> Konwersatorium</w:t>
            </w:r>
          </w:p>
        </w:tc>
      </w:tr>
      <w:tr w:rsidR="00E439BC" w:rsidRPr="00E439BC" w14:paraId="0724542E" w14:textId="77777777" w:rsidTr="00E439BC">
        <w:tc>
          <w:tcPr>
            <w:tcW w:w="1695" w:type="dxa"/>
          </w:tcPr>
          <w:p w14:paraId="2DE4C1D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Ek_10</w:t>
            </w:r>
          </w:p>
        </w:tc>
        <w:tc>
          <w:tcPr>
            <w:tcW w:w="6061" w:type="dxa"/>
          </w:tcPr>
          <w:p w14:paraId="3BED07A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0F4C8F5B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17BE0C14" w14:textId="77777777" w:rsidR="005679F1" w:rsidRPr="00E439BC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E22AE9" w14:textId="77777777" w:rsidR="005679F1" w:rsidRPr="009C54AE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953012" w14:textId="77777777" w:rsidR="0085747A" w:rsidRPr="009C54AE" w:rsidRDefault="00A46BB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961ED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59F056" w14:textId="77777777" w:rsidTr="00923D7D">
        <w:tc>
          <w:tcPr>
            <w:tcW w:w="9670" w:type="dxa"/>
          </w:tcPr>
          <w:p w14:paraId="0CD1814C" w14:textId="77777777" w:rsidR="0085747A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</w:tr>
    </w:tbl>
    <w:p w14:paraId="016608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52C19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DA85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C693FAE" w14:textId="77777777" w:rsidTr="003E1941">
        <w:tc>
          <w:tcPr>
            <w:tcW w:w="4962" w:type="dxa"/>
            <w:vAlign w:val="center"/>
          </w:tcPr>
          <w:p w14:paraId="094F69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695D06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3DE2F03" w14:textId="77777777" w:rsidTr="00923D7D">
        <w:tc>
          <w:tcPr>
            <w:tcW w:w="4962" w:type="dxa"/>
          </w:tcPr>
          <w:p w14:paraId="6CBCF9D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A46BB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CA4C4F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C50D9FB" w14:textId="77777777" w:rsidTr="00923D7D">
        <w:tc>
          <w:tcPr>
            <w:tcW w:w="4962" w:type="dxa"/>
          </w:tcPr>
          <w:p w14:paraId="2DBE8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2778E4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9B1A68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4F1D932" w14:textId="77777777" w:rsidTr="00923D7D">
        <w:tc>
          <w:tcPr>
            <w:tcW w:w="4962" w:type="dxa"/>
          </w:tcPr>
          <w:p w14:paraId="04C746A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ED5D2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1BE376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3DA299FD" w14:textId="77777777" w:rsidTr="00923D7D">
        <w:tc>
          <w:tcPr>
            <w:tcW w:w="4962" w:type="dxa"/>
          </w:tcPr>
          <w:p w14:paraId="6D2616E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49572F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5FE391BB" w14:textId="77777777" w:rsidTr="00923D7D">
        <w:tc>
          <w:tcPr>
            <w:tcW w:w="4962" w:type="dxa"/>
          </w:tcPr>
          <w:p w14:paraId="21FA58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C28AF8E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85AA72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CB2C1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66DBD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060CF2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671DDF3" w14:textId="77777777" w:rsidTr="0071620A">
        <w:trPr>
          <w:trHeight w:val="397"/>
        </w:trPr>
        <w:tc>
          <w:tcPr>
            <w:tcW w:w="3544" w:type="dxa"/>
          </w:tcPr>
          <w:p w14:paraId="39CD08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C1AF61" w14:textId="77777777" w:rsidR="0085747A" w:rsidRPr="009C54AE" w:rsidRDefault="00A46B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7B25C8B2" w14:textId="77777777" w:rsidTr="0071620A">
        <w:trPr>
          <w:trHeight w:val="397"/>
        </w:trPr>
        <w:tc>
          <w:tcPr>
            <w:tcW w:w="3544" w:type="dxa"/>
          </w:tcPr>
          <w:p w14:paraId="395C989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05655C9" w14:textId="77777777" w:rsidR="0085747A" w:rsidRPr="009C54AE" w:rsidRDefault="00A46B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915C3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B4DB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D317E6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83D8A4" w14:textId="77777777" w:rsidTr="0071620A">
        <w:trPr>
          <w:trHeight w:val="397"/>
        </w:trPr>
        <w:tc>
          <w:tcPr>
            <w:tcW w:w="7513" w:type="dxa"/>
          </w:tcPr>
          <w:p w14:paraId="2ECB5192" w14:textId="77777777" w:rsidR="0085747A" w:rsidRPr="00A46BB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46BB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9051632" w14:textId="77777777" w:rsidR="00D12B1F" w:rsidRDefault="00D12B1F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Ignatowicz, K. Stefaniuk, A. Wolter,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cywilne. Zarys części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633152EE" w14:textId="77777777" w:rsidR="00D12B1F" w:rsidRDefault="00D12B1F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rzeczowe. Repetytorium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Warszawa 2016,</w:t>
            </w:r>
          </w:p>
          <w:p w14:paraId="76475B56" w14:textId="77777777" w:rsidR="00967976" w:rsidRDefault="00E57ED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</w:t>
            </w:r>
            <w:r w:rsidR="00D12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EF0E8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2A87DB25" w14:textId="77777777" w:rsidR="00D12B1F" w:rsidRDefault="00AC2DB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Olejniczak,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38EED94F" w14:textId="77777777" w:rsidR="00AC2DBB" w:rsidRDefault="00AC2DB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Panowicz-Lipska,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szczegółowa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2019,</w:t>
            </w:r>
          </w:p>
          <w:p w14:paraId="3E136E63" w14:textId="77777777" w:rsidR="00AC2DBB" w:rsidRDefault="00AC2DB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Skowron-Bocian,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spadkowe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0A7E98C5" w14:textId="77777777" w:rsidR="00E57EDB" w:rsidRDefault="00D12B1F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Białecki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Klich, A. Zieliński,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27ECC"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35B77803" w14:textId="77777777" w:rsidR="00BC5279" w:rsidRPr="009C54AE" w:rsidRDefault="00BC5279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F8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Wzory pism procesowych w sprawach cywilnych i rejestrowych z objaśnieniami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Flaga-</w:t>
            </w:r>
            <w:proofErr w:type="spellStart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Gieruszyńska</w:t>
            </w:r>
            <w:proofErr w:type="spellEnd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Jędrzejewska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</w:tc>
      </w:tr>
    </w:tbl>
    <w:p w14:paraId="0F1AE55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DD2B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E142F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9EF0C" w14:textId="77777777" w:rsidR="00A509BE" w:rsidRDefault="00A509BE" w:rsidP="00C16ABF">
      <w:pPr>
        <w:spacing w:after="0" w:line="240" w:lineRule="auto"/>
      </w:pPr>
      <w:r>
        <w:separator/>
      </w:r>
    </w:p>
  </w:endnote>
  <w:endnote w:type="continuationSeparator" w:id="0">
    <w:p w14:paraId="707A6532" w14:textId="77777777" w:rsidR="00A509BE" w:rsidRDefault="00A509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7C372" w14:textId="77777777" w:rsidR="00A509BE" w:rsidRDefault="00A509BE" w:rsidP="00C16ABF">
      <w:pPr>
        <w:spacing w:after="0" w:line="240" w:lineRule="auto"/>
      </w:pPr>
      <w:r>
        <w:separator/>
      </w:r>
    </w:p>
  </w:footnote>
  <w:footnote w:type="continuationSeparator" w:id="0">
    <w:p w14:paraId="7BBEBEC3" w14:textId="77777777" w:rsidR="00A509BE" w:rsidRDefault="00A509BE" w:rsidP="00C16ABF">
      <w:pPr>
        <w:spacing w:after="0" w:line="240" w:lineRule="auto"/>
      </w:pPr>
      <w:r>
        <w:continuationSeparator/>
      </w:r>
    </w:p>
  </w:footnote>
  <w:footnote w:id="1">
    <w:p w14:paraId="612B3D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96A"/>
    <w:rsid w:val="00144E0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B1D"/>
    <w:rsid w:val="001834F0"/>
    <w:rsid w:val="00192F37"/>
    <w:rsid w:val="001A70D2"/>
    <w:rsid w:val="001C42DA"/>
    <w:rsid w:val="001C44B9"/>
    <w:rsid w:val="001D1631"/>
    <w:rsid w:val="001D657B"/>
    <w:rsid w:val="001D7B54"/>
    <w:rsid w:val="001E0209"/>
    <w:rsid w:val="001E27D9"/>
    <w:rsid w:val="001F2CA2"/>
    <w:rsid w:val="002144C0"/>
    <w:rsid w:val="0022477D"/>
    <w:rsid w:val="002278A9"/>
    <w:rsid w:val="002336F9"/>
    <w:rsid w:val="0024028F"/>
    <w:rsid w:val="00244ABC"/>
    <w:rsid w:val="00272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8E3"/>
    <w:rsid w:val="00431D5C"/>
    <w:rsid w:val="004338B8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64F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ECC"/>
    <w:rsid w:val="005363C4"/>
    <w:rsid w:val="00536BDE"/>
    <w:rsid w:val="00543ACC"/>
    <w:rsid w:val="00543DF2"/>
    <w:rsid w:val="0056696D"/>
    <w:rsid w:val="005679F1"/>
    <w:rsid w:val="0059484D"/>
    <w:rsid w:val="005A0855"/>
    <w:rsid w:val="005A3196"/>
    <w:rsid w:val="005B35A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721B"/>
    <w:rsid w:val="00647FA8"/>
    <w:rsid w:val="00650C5F"/>
    <w:rsid w:val="00654934"/>
    <w:rsid w:val="006620D9"/>
    <w:rsid w:val="00671958"/>
    <w:rsid w:val="00675843"/>
    <w:rsid w:val="00695D07"/>
    <w:rsid w:val="00696477"/>
    <w:rsid w:val="006D050F"/>
    <w:rsid w:val="006D6139"/>
    <w:rsid w:val="006E5D65"/>
    <w:rsid w:val="006F1282"/>
    <w:rsid w:val="006F1FBC"/>
    <w:rsid w:val="006F31E2"/>
    <w:rsid w:val="007012C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524E"/>
    <w:rsid w:val="00856A8E"/>
    <w:rsid w:val="0085747A"/>
    <w:rsid w:val="00884922"/>
    <w:rsid w:val="00885F64"/>
    <w:rsid w:val="0089143E"/>
    <w:rsid w:val="008917F9"/>
    <w:rsid w:val="008A0CF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777"/>
    <w:rsid w:val="008F6E29"/>
    <w:rsid w:val="00916188"/>
    <w:rsid w:val="00923D7D"/>
    <w:rsid w:val="00947AAC"/>
    <w:rsid w:val="009508DF"/>
    <w:rsid w:val="00950DAC"/>
    <w:rsid w:val="00954A07"/>
    <w:rsid w:val="00967976"/>
    <w:rsid w:val="00997F14"/>
    <w:rsid w:val="009A6A87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A81"/>
    <w:rsid w:val="00A46BB8"/>
    <w:rsid w:val="00A509BE"/>
    <w:rsid w:val="00A53FA5"/>
    <w:rsid w:val="00A54817"/>
    <w:rsid w:val="00A601C8"/>
    <w:rsid w:val="00A60799"/>
    <w:rsid w:val="00A81E59"/>
    <w:rsid w:val="00A84C85"/>
    <w:rsid w:val="00A97DE1"/>
    <w:rsid w:val="00AB053C"/>
    <w:rsid w:val="00AC2DBB"/>
    <w:rsid w:val="00AD1146"/>
    <w:rsid w:val="00AD27D3"/>
    <w:rsid w:val="00AD66D6"/>
    <w:rsid w:val="00AE1160"/>
    <w:rsid w:val="00AE203C"/>
    <w:rsid w:val="00AE2C83"/>
    <w:rsid w:val="00AE2E74"/>
    <w:rsid w:val="00AE5FCB"/>
    <w:rsid w:val="00AF2C1E"/>
    <w:rsid w:val="00B06142"/>
    <w:rsid w:val="00B135B1"/>
    <w:rsid w:val="00B3130B"/>
    <w:rsid w:val="00B40ADB"/>
    <w:rsid w:val="00B41E13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96CDC"/>
    <w:rsid w:val="00BB520A"/>
    <w:rsid w:val="00BC5279"/>
    <w:rsid w:val="00BD3869"/>
    <w:rsid w:val="00BD66E9"/>
    <w:rsid w:val="00BD6FF4"/>
    <w:rsid w:val="00BF2C41"/>
    <w:rsid w:val="00C058B4"/>
    <w:rsid w:val="00C05F44"/>
    <w:rsid w:val="00C10360"/>
    <w:rsid w:val="00C131B5"/>
    <w:rsid w:val="00C16ABF"/>
    <w:rsid w:val="00C170AE"/>
    <w:rsid w:val="00C17EDD"/>
    <w:rsid w:val="00C26CB7"/>
    <w:rsid w:val="00C324C1"/>
    <w:rsid w:val="00C36992"/>
    <w:rsid w:val="00C56036"/>
    <w:rsid w:val="00C61DC5"/>
    <w:rsid w:val="00C67E92"/>
    <w:rsid w:val="00C70A26"/>
    <w:rsid w:val="00C71E01"/>
    <w:rsid w:val="00C766DF"/>
    <w:rsid w:val="00C93C5B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B1F"/>
    <w:rsid w:val="00D17C3C"/>
    <w:rsid w:val="00D26B2C"/>
    <w:rsid w:val="00D352C9"/>
    <w:rsid w:val="00D425B2"/>
    <w:rsid w:val="00D428D6"/>
    <w:rsid w:val="00D522D3"/>
    <w:rsid w:val="00D552B2"/>
    <w:rsid w:val="00D608D1"/>
    <w:rsid w:val="00D74119"/>
    <w:rsid w:val="00D8075B"/>
    <w:rsid w:val="00D8678B"/>
    <w:rsid w:val="00D87967"/>
    <w:rsid w:val="00DA2114"/>
    <w:rsid w:val="00DC1395"/>
    <w:rsid w:val="00DD5B34"/>
    <w:rsid w:val="00DE09C0"/>
    <w:rsid w:val="00DE385E"/>
    <w:rsid w:val="00DE4A14"/>
    <w:rsid w:val="00DF320D"/>
    <w:rsid w:val="00DF71C8"/>
    <w:rsid w:val="00E123B0"/>
    <w:rsid w:val="00E129B8"/>
    <w:rsid w:val="00E13B9E"/>
    <w:rsid w:val="00E21E7D"/>
    <w:rsid w:val="00E22FBC"/>
    <w:rsid w:val="00E24BF5"/>
    <w:rsid w:val="00E25338"/>
    <w:rsid w:val="00E439BC"/>
    <w:rsid w:val="00E51E44"/>
    <w:rsid w:val="00E57EDB"/>
    <w:rsid w:val="00E63348"/>
    <w:rsid w:val="00E646D6"/>
    <w:rsid w:val="00E71254"/>
    <w:rsid w:val="00E73581"/>
    <w:rsid w:val="00E77E88"/>
    <w:rsid w:val="00E8107D"/>
    <w:rsid w:val="00E960BB"/>
    <w:rsid w:val="00EA2074"/>
    <w:rsid w:val="00EA4832"/>
    <w:rsid w:val="00EA4E9D"/>
    <w:rsid w:val="00EB144C"/>
    <w:rsid w:val="00EC4899"/>
    <w:rsid w:val="00ED03AB"/>
    <w:rsid w:val="00ED32D2"/>
    <w:rsid w:val="00EE32DE"/>
    <w:rsid w:val="00EE5457"/>
    <w:rsid w:val="00EF0E8E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705C"/>
    <w:rsid w:val="00FF016A"/>
    <w:rsid w:val="00FF1401"/>
    <w:rsid w:val="00FF2AF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5A6F1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BFB07-684B-417F-B236-A7C703F2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1156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2023-10-18T05:56:00Z</dcterms:created>
  <dcterms:modified xsi:type="dcterms:W3CDTF">2024-08-26T10:22:00Z</dcterms:modified>
</cp:coreProperties>
</file>